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F0" w:rsidRPr="001F4667" w:rsidRDefault="00180AF0" w:rsidP="001613AA">
      <w:pPr>
        <w:pStyle w:val="Title"/>
        <w:tabs>
          <w:tab w:val="left" w:pos="1300"/>
          <w:tab w:val="center" w:pos="4677"/>
        </w:tabs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Российская Федерация</w:t>
      </w:r>
    </w:p>
    <w:p w:rsidR="00180AF0" w:rsidRPr="001F4667" w:rsidRDefault="00180AF0" w:rsidP="001613AA">
      <w:pPr>
        <w:pStyle w:val="Title"/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БРЯНСКАЯ ОБЛАСТЬ</w:t>
      </w:r>
    </w:p>
    <w:p w:rsidR="00180AF0" w:rsidRPr="001F4667" w:rsidRDefault="00180AF0" w:rsidP="001613AA">
      <w:pPr>
        <w:pStyle w:val="Title"/>
        <w:rPr>
          <w:rFonts w:ascii="Cambria" w:hAnsi="Cambria"/>
          <w:b w:val="0"/>
          <w:bCs/>
          <w:caps/>
          <w:sz w:val="32"/>
          <w:szCs w:val="32"/>
        </w:rPr>
      </w:pPr>
      <w:r w:rsidRPr="001F4667">
        <w:rPr>
          <w:rFonts w:ascii="Cambria" w:hAnsi="Cambria"/>
          <w:b w:val="0"/>
          <w:bCs/>
          <w:caps/>
          <w:sz w:val="32"/>
          <w:szCs w:val="32"/>
        </w:rPr>
        <w:t>ВЫСОКСКОЕ СЕЛЬСКОЕ ПОСЕЛЕНИЕ</w:t>
      </w:r>
    </w:p>
    <w:p w:rsidR="00180AF0" w:rsidRPr="001F4667" w:rsidRDefault="00180AF0" w:rsidP="001613AA">
      <w:pPr>
        <w:pStyle w:val="Subtitle"/>
        <w:spacing w:line="240" w:lineRule="auto"/>
        <w:rPr>
          <w:rFonts w:ascii="Cambria" w:hAnsi="Cambria"/>
          <w:b/>
          <w:bCs/>
          <w:sz w:val="32"/>
          <w:szCs w:val="32"/>
        </w:rPr>
      </w:pPr>
      <w:r w:rsidRPr="001F4667">
        <w:rPr>
          <w:rFonts w:ascii="Cambria" w:hAnsi="Cambria"/>
          <w:b/>
          <w:bCs/>
          <w:sz w:val="32"/>
          <w:szCs w:val="32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180AF0" w:rsidTr="00361111">
        <w:trPr>
          <w:trHeight w:val="639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80AF0" w:rsidRPr="00EF0341" w:rsidRDefault="00180AF0" w:rsidP="00361111">
            <w:pPr>
              <w:pStyle w:val="Subtitle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EF0341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80AF0" w:rsidRPr="00602053" w:rsidRDefault="00180AF0" w:rsidP="001613AA">
      <w:pPr>
        <w:shd w:val="clear" w:color="auto" w:fill="FFFFFF"/>
        <w:tabs>
          <w:tab w:val="left" w:pos="1243"/>
        </w:tabs>
        <w:spacing w:after="0" w:line="240" w:lineRule="auto"/>
        <w:rPr>
          <w:b/>
          <w:u w:val="single"/>
        </w:rPr>
      </w:pPr>
      <w:r>
        <w:rPr>
          <w:b/>
          <w:spacing w:val="-11"/>
          <w:u w:val="single"/>
        </w:rPr>
        <w:t>от  09.03</w:t>
      </w:r>
      <w:r w:rsidRPr="00602053">
        <w:rPr>
          <w:b/>
          <w:spacing w:val="-11"/>
          <w:u w:val="single"/>
        </w:rPr>
        <w:t>.</w:t>
      </w:r>
      <w:r w:rsidRPr="00602053">
        <w:rPr>
          <w:rFonts w:eastAsia="Times New Roman" w:hAnsi="Arial"/>
          <w:b/>
          <w:spacing w:val="-3"/>
          <w:u w:val="single"/>
        </w:rPr>
        <w:t>201</w:t>
      </w:r>
      <w:r>
        <w:rPr>
          <w:rFonts w:eastAsia="Times New Roman" w:hAnsi="Arial"/>
          <w:b/>
          <w:spacing w:val="-3"/>
          <w:u w:val="single"/>
        </w:rPr>
        <w:t>6</w:t>
      </w:r>
      <w:r w:rsidRPr="00602053">
        <w:rPr>
          <w:b/>
          <w:spacing w:val="-3"/>
          <w:u w:val="single"/>
        </w:rPr>
        <w:t>г.№ 3-</w:t>
      </w:r>
      <w:r>
        <w:rPr>
          <w:b/>
          <w:spacing w:val="-3"/>
          <w:u w:val="single"/>
        </w:rPr>
        <w:t>60</w:t>
      </w:r>
    </w:p>
    <w:p w:rsidR="00180AF0" w:rsidRDefault="00180AF0" w:rsidP="001613AA">
      <w:pPr>
        <w:spacing w:after="0" w:line="240" w:lineRule="auto"/>
      </w:pPr>
      <w:r>
        <w:t>с.Высокое</w:t>
      </w:r>
    </w:p>
    <w:p w:rsidR="00180AF0" w:rsidRPr="001A5478" w:rsidRDefault="00180AF0" w:rsidP="00161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80AF0" w:rsidRPr="001A5478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80AF0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 w:rsidRPr="003E4FFA">
        <w:rPr>
          <w:rFonts w:ascii="Cambria" w:hAnsi="Cambria"/>
          <w:b/>
          <w:bCs/>
          <w:sz w:val="24"/>
          <w:szCs w:val="24"/>
          <w:lang w:eastAsia="ru-RU"/>
        </w:rPr>
        <w:t xml:space="preserve">О </w:t>
      </w:r>
      <w:r>
        <w:rPr>
          <w:rFonts w:ascii="Cambria" w:hAnsi="Cambria"/>
          <w:b/>
          <w:bCs/>
          <w:sz w:val="24"/>
          <w:szCs w:val="24"/>
          <w:lang w:eastAsia="ru-RU"/>
        </w:rPr>
        <w:t>внесении изменений в решение</w:t>
      </w:r>
    </w:p>
    <w:p w:rsidR="00180AF0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>
        <w:rPr>
          <w:rFonts w:ascii="Cambria" w:hAnsi="Cambria"/>
          <w:b/>
          <w:bCs/>
          <w:sz w:val="24"/>
          <w:szCs w:val="24"/>
          <w:lang w:eastAsia="ru-RU"/>
        </w:rPr>
        <w:t>Высокского сельского Совета народных</w:t>
      </w:r>
    </w:p>
    <w:p w:rsidR="00180AF0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>
        <w:rPr>
          <w:rFonts w:ascii="Cambria" w:hAnsi="Cambria"/>
          <w:b/>
          <w:bCs/>
          <w:sz w:val="24"/>
          <w:szCs w:val="24"/>
          <w:lang w:eastAsia="ru-RU"/>
        </w:rPr>
        <w:t xml:space="preserve">депутатов от 13.10.2015 г. № 3-44 «О </w:t>
      </w:r>
      <w:r w:rsidRPr="003E4FFA">
        <w:rPr>
          <w:rFonts w:ascii="Cambria" w:hAnsi="Cambria"/>
          <w:b/>
          <w:bCs/>
          <w:sz w:val="24"/>
          <w:szCs w:val="24"/>
          <w:lang w:eastAsia="ru-RU"/>
        </w:rPr>
        <w:t xml:space="preserve">налоге </w:t>
      </w:r>
    </w:p>
    <w:p w:rsidR="00180AF0" w:rsidRPr="003E4FFA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sz w:val="24"/>
          <w:szCs w:val="24"/>
          <w:lang w:eastAsia="ru-RU"/>
        </w:rPr>
      </w:pPr>
      <w:r w:rsidRPr="003E4FFA">
        <w:rPr>
          <w:rFonts w:ascii="Cambria" w:hAnsi="Cambria"/>
          <w:b/>
          <w:bCs/>
          <w:sz w:val="24"/>
          <w:szCs w:val="24"/>
          <w:lang w:eastAsia="ru-RU"/>
        </w:rPr>
        <w:t>на имущество</w:t>
      </w:r>
      <w:r>
        <w:rPr>
          <w:rFonts w:ascii="Cambria" w:hAnsi="Cambria"/>
          <w:b/>
          <w:bCs/>
          <w:sz w:val="24"/>
          <w:szCs w:val="24"/>
          <w:lang w:eastAsia="ru-RU"/>
        </w:rPr>
        <w:t xml:space="preserve"> </w:t>
      </w:r>
      <w:r w:rsidRPr="003E4FFA">
        <w:rPr>
          <w:rFonts w:ascii="Cambria" w:hAnsi="Cambria"/>
          <w:b/>
          <w:bCs/>
          <w:sz w:val="24"/>
          <w:szCs w:val="24"/>
          <w:lang w:eastAsia="ru-RU"/>
        </w:rPr>
        <w:t>физических лиц</w:t>
      </w:r>
      <w:r>
        <w:rPr>
          <w:rFonts w:ascii="Cambria" w:hAnsi="Cambria"/>
          <w:b/>
          <w:bCs/>
          <w:sz w:val="24"/>
          <w:szCs w:val="24"/>
          <w:lang w:eastAsia="ru-RU"/>
        </w:rPr>
        <w:t>»</w:t>
      </w:r>
    </w:p>
    <w:p w:rsidR="00180AF0" w:rsidRPr="001A5478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80AF0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>В соответствии с</w:t>
      </w:r>
      <w:r>
        <w:rPr>
          <w:rFonts w:ascii="Cambria" w:hAnsi="Cambria"/>
          <w:sz w:val="24"/>
          <w:szCs w:val="24"/>
          <w:lang w:eastAsia="ru-RU"/>
        </w:rPr>
        <w:t>о статьёй 14 Федерального закона от 06.10.2003 г. №131-ФЗ «Об общих принципах организации местного самоуправления в Российской Федерации»», Устава</w:t>
      </w:r>
      <w:r w:rsidRPr="003E4FFA">
        <w:rPr>
          <w:rFonts w:ascii="Cambria" w:hAnsi="Cambria"/>
          <w:sz w:val="24"/>
          <w:szCs w:val="24"/>
          <w:lang w:eastAsia="ru-RU"/>
        </w:rPr>
        <w:t xml:space="preserve"> муниципального образования «Высокское сельское поселение» </w:t>
      </w:r>
      <w:r>
        <w:rPr>
          <w:rFonts w:ascii="Cambria" w:hAnsi="Cambria"/>
          <w:sz w:val="24"/>
          <w:szCs w:val="24"/>
          <w:lang w:eastAsia="ru-RU"/>
        </w:rPr>
        <w:t xml:space="preserve">и на основании Федерального закона от 23.11.2015 г. №320-ФЗ «О внесении изменений в часть вторую Налогового кодекса Российской Федерации» </w:t>
      </w:r>
      <w:r w:rsidRPr="003E4FFA">
        <w:rPr>
          <w:rFonts w:ascii="Cambria" w:hAnsi="Cambria"/>
          <w:sz w:val="24"/>
          <w:szCs w:val="24"/>
          <w:lang w:eastAsia="ru-RU"/>
        </w:rPr>
        <w:t xml:space="preserve">Высокский сельский Совет народных  депутатов </w:t>
      </w:r>
    </w:p>
    <w:p w:rsidR="00180AF0" w:rsidRPr="003E4FFA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/>
          <w:sz w:val="24"/>
          <w:szCs w:val="24"/>
          <w:lang w:eastAsia="ru-RU"/>
        </w:rPr>
      </w:pPr>
    </w:p>
    <w:p w:rsidR="00180AF0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РЕШИЛ</w:t>
      </w:r>
      <w:r w:rsidRPr="001613AA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180AF0" w:rsidRPr="001613AA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80AF0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 xml:space="preserve">1. </w:t>
      </w:r>
      <w:r>
        <w:rPr>
          <w:rFonts w:ascii="Cambria" w:hAnsi="Cambria"/>
          <w:sz w:val="24"/>
          <w:szCs w:val="24"/>
          <w:lang w:eastAsia="ru-RU"/>
        </w:rPr>
        <w:t xml:space="preserve"> Исключить пункт 3 решения Высокского сельского Совета народных депутатов от 13.10.2015 г. №3-44 «О налоге на имущество физических лиц»</w:t>
      </w:r>
    </w:p>
    <w:p w:rsidR="00180AF0" w:rsidRPr="003E4FFA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i/>
          <w:color w:val="FF0000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2. Пункты 4,5,6 считать пунктами 3, 4,5 соответственно.</w:t>
      </w:r>
    </w:p>
    <w:p w:rsidR="00180AF0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>3</w:t>
      </w:r>
      <w:r w:rsidRPr="003E4FFA">
        <w:rPr>
          <w:rFonts w:ascii="Cambria" w:hAnsi="Cambria"/>
          <w:sz w:val="24"/>
          <w:szCs w:val="24"/>
          <w:lang w:eastAsia="ru-RU"/>
        </w:rPr>
        <w:t xml:space="preserve">. Настоящее </w:t>
      </w:r>
      <w:r>
        <w:rPr>
          <w:rFonts w:ascii="Cambria" w:hAnsi="Cambria"/>
          <w:sz w:val="24"/>
          <w:szCs w:val="24"/>
          <w:lang w:eastAsia="ru-RU"/>
        </w:rPr>
        <w:t>р</w:t>
      </w:r>
      <w:r w:rsidRPr="003E4FFA">
        <w:rPr>
          <w:rFonts w:ascii="Cambria" w:hAnsi="Cambria"/>
          <w:sz w:val="24"/>
          <w:szCs w:val="24"/>
          <w:lang w:eastAsia="ru-RU"/>
        </w:rPr>
        <w:t xml:space="preserve">ешение  </w:t>
      </w:r>
      <w:r>
        <w:rPr>
          <w:rFonts w:ascii="Cambria" w:hAnsi="Cambria"/>
          <w:sz w:val="24"/>
          <w:szCs w:val="24"/>
          <w:lang w:eastAsia="ru-RU"/>
        </w:rPr>
        <w:t>опубликовать в газете «Унечская газета» и разместить в сети Интернет.</w:t>
      </w:r>
    </w:p>
    <w:p w:rsidR="00180AF0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>
        <w:rPr>
          <w:rFonts w:ascii="Cambria" w:hAnsi="Cambria"/>
          <w:sz w:val="24"/>
          <w:szCs w:val="24"/>
          <w:lang w:eastAsia="ru-RU"/>
        </w:rPr>
        <w:t xml:space="preserve">4. </w:t>
      </w:r>
      <w:r w:rsidRPr="003E4FFA">
        <w:rPr>
          <w:rFonts w:ascii="Cambria" w:hAnsi="Cambria"/>
          <w:sz w:val="24"/>
          <w:szCs w:val="24"/>
          <w:lang w:eastAsia="ru-RU"/>
        </w:rPr>
        <w:t xml:space="preserve">Настоящее </w:t>
      </w:r>
      <w:r>
        <w:rPr>
          <w:rFonts w:ascii="Cambria" w:hAnsi="Cambria"/>
          <w:sz w:val="24"/>
          <w:szCs w:val="24"/>
          <w:lang w:eastAsia="ru-RU"/>
        </w:rPr>
        <w:t>р</w:t>
      </w:r>
      <w:r w:rsidRPr="003E4FFA">
        <w:rPr>
          <w:rFonts w:ascii="Cambria" w:hAnsi="Cambria"/>
          <w:sz w:val="24"/>
          <w:szCs w:val="24"/>
          <w:lang w:eastAsia="ru-RU"/>
        </w:rPr>
        <w:t xml:space="preserve">ешение  </w:t>
      </w:r>
      <w:r>
        <w:rPr>
          <w:rFonts w:ascii="Cambria" w:hAnsi="Cambria"/>
          <w:sz w:val="24"/>
          <w:szCs w:val="24"/>
          <w:lang w:eastAsia="ru-RU"/>
        </w:rPr>
        <w:t>вступает в силу со дня его официального опубликования и распространяется на правоотношения, возникшие с 1 января 2016 года.</w:t>
      </w:r>
    </w:p>
    <w:p w:rsidR="00180AF0" w:rsidRPr="003E4FFA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 xml:space="preserve"> </w:t>
      </w:r>
    </w:p>
    <w:p w:rsidR="00180AF0" w:rsidRPr="003E4FFA" w:rsidRDefault="00180AF0" w:rsidP="001A54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i/>
          <w:color w:val="FF0000"/>
          <w:sz w:val="24"/>
          <w:szCs w:val="24"/>
          <w:lang w:eastAsia="ru-RU"/>
        </w:rPr>
      </w:pPr>
    </w:p>
    <w:p w:rsidR="00180AF0" w:rsidRPr="00845BCD" w:rsidRDefault="00180AF0" w:rsidP="00845B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4"/>
          <w:szCs w:val="24"/>
          <w:lang w:eastAsia="ru-RU"/>
        </w:rPr>
      </w:pPr>
    </w:p>
    <w:p w:rsidR="00180AF0" w:rsidRPr="003E4FFA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mbria" w:hAnsi="Cambria"/>
          <w:sz w:val="24"/>
          <w:szCs w:val="24"/>
          <w:lang w:eastAsia="ru-RU"/>
        </w:rPr>
      </w:pPr>
    </w:p>
    <w:p w:rsidR="00180AF0" w:rsidRPr="003E4FFA" w:rsidRDefault="00180AF0" w:rsidP="00845BCD">
      <w:pPr>
        <w:spacing w:after="0" w:line="240" w:lineRule="auto"/>
        <w:jc w:val="center"/>
        <w:rPr>
          <w:rFonts w:ascii="Cambria" w:hAnsi="Cambria"/>
          <w:sz w:val="24"/>
          <w:szCs w:val="24"/>
          <w:lang w:eastAsia="ru-RU"/>
        </w:rPr>
      </w:pPr>
      <w:r w:rsidRPr="003E4FFA">
        <w:rPr>
          <w:rFonts w:ascii="Cambria" w:hAnsi="Cambria"/>
          <w:sz w:val="24"/>
          <w:szCs w:val="24"/>
          <w:lang w:eastAsia="ru-RU"/>
        </w:rPr>
        <w:t>Глава Высокского сельского поселения                           М.В.Бовтунов</w:t>
      </w:r>
    </w:p>
    <w:p w:rsidR="00180AF0" w:rsidRPr="001A5478" w:rsidRDefault="00180AF0" w:rsidP="001A547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80AF0" w:rsidRPr="001A5478" w:rsidRDefault="00180AF0" w:rsidP="001A54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FF0000"/>
          <w:sz w:val="24"/>
          <w:szCs w:val="24"/>
          <w:lang w:eastAsia="ru-RU"/>
        </w:rPr>
      </w:pPr>
      <w:r w:rsidRPr="001A5478">
        <w:rPr>
          <w:rFonts w:ascii="Times New Roman" w:hAnsi="Times New Roman"/>
          <w:i/>
          <w:color w:val="FF0000"/>
          <w:sz w:val="24"/>
          <w:szCs w:val="24"/>
          <w:lang w:eastAsia="ru-RU"/>
        </w:rPr>
        <w:t>.</w:t>
      </w:r>
    </w:p>
    <w:p w:rsidR="00180AF0" w:rsidRDefault="00180AF0"/>
    <w:sectPr w:rsidR="00180AF0" w:rsidSect="003C25B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478"/>
    <w:rsid w:val="00011445"/>
    <w:rsid w:val="00013FA4"/>
    <w:rsid w:val="000144E4"/>
    <w:rsid w:val="00022CF1"/>
    <w:rsid w:val="00023732"/>
    <w:rsid w:val="000243BE"/>
    <w:rsid w:val="00026512"/>
    <w:rsid w:val="00026DD3"/>
    <w:rsid w:val="00030AD1"/>
    <w:rsid w:val="00034265"/>
    <w:rsid w:val="000352D0"/>
    <w:rsid w:val="0003788D"/>
    <w:rsid w:val="00037E56"/>
    <w:rsid w:val="00041CD5"/>
    <w:rsid w:val="00047E79"/>
    <w:rsid w:val="00051C06"/>
    <w:rsid w:val="00053A15"/>
    <w:rsid w:val="00063DF5"/>
    <w:rsid w:val="000705D4"/>
    <w:rsid w:val="00074963"/>
    <w:rsid w:val="000763D9"/>
    <w:rsid w:val="000858A9"/>
    <w:rsid w:val="00085A4A"/>
    <w:rsid w:val="00091037"/>
    <w:rsid w:val="00092327"/>
    <w:rsid w:val="00096FD8"/>
    <w:rsid w:val="000A6978"/>
    <w:rsid w:val="000B24FB"/>
    <w:rsid w:val="000B2A9E"/>
    <w:rsid w:val="000C5344"/>
    <w:rsid w:val="000C57B5"/>
    <w:rsid w:val="000D391F"/>
    <w:rsid w:val="000D4682"/>
    <w:rsid w:val="000E6FAB"/>
    <w:rsid w:val="000E7BE3"/>
    <w:rsid w:val="000F4790"/>
    <w:rsid w:val="000F64C5"/>
    <w:rsid w:val="0010421E"/>
    <w:rsid w:val="00106CE6"/>
    <w:rsid w:val="001073D6"/>
    <w:rsid w:val="001113AE"/>
    <w:rsid w:val="00111FFB"/>
    <w:rsid w:val="00112960"/>
    <w:rsid w:val="00122C29"/>
    <w:rsid w:val="00123811"/>
    <w:rsid w:val="00124CEE"/>
    <w:rsid w:val="00126E09"/>
    <w:rsid w:val="00126F56"/>
    <w:rsid w:val="001307B4"/>
    <w:rsid w:val="00132E94"/>
    <w:rsid w:val="00136159"/>
    <w:rsid w:val="00140096"/>
    <w:rsid w:val="00144AA0"/>
    <w:rsid w:val="0014603F"/>
    <w:rsid w:val="00150ECA"/>
    <w:rsid w:val="00151D62"/>
    <w:rsid w:val="0015207B"/>
    <w:rsid w:val="0015349F"/>
    <w:rsid w:val="0015400E"/>
    <w:rsid w:val="00154B97"/>
    <w:rsid w:val="001613AA"/>
    <w:rsid w:val="00162EBE"/>
    <w:rsid w:val="00163D4E"/>
    <w:rsid w:val="00166239"/>
    <w:rsid w:val="0016633D"/>
    <w:rsid w:val="00170C07"/>
    <w:rsid w:val="00172F1E"/>
    <w:rsid w:val="00173D61"/>
    <w:rsid w:val="00174BC5"/>
    <w:rsid w:val="00175B84"/>
    <w:rsid w:val="00180AC9"/>
    <w:rsid w:val="00180AF0"/>
    <w:rsid w:val="001824D6"/>
    <w:rsid w:val="0019244F"/>
    <w:rsid w:val="00197658"/>
    <w:rsid w:val="001A084E"/>
    <w:rsid w:val="001A0B18"/>
    <w:rsid w:val="001A1B2C"/>
    <w:rsid w:val="001A3E7D"/>
    <w:rsid w:val="001A5478"/>
    <w:rsid w:val="001B12D7"/>
    <w:rsid w:val="001B2CDA"/>
    <w:rsid w:val="001C04E6"/>
    <w:rsid w:val="001C27E4"/>
    <w:rsid w:val="001C2E9D"/>
    <w:rsid w:val="001C5083"/>
    <w:rsid w:val="001D0992"/>
    <w:rsid w:val="001D0E20"/>
    <w:rsid w:val="001D4462"/>
    <w:rsid w:val="001D4769"/>
    <w:rsid w:val="001E19AE"/>
    <w:rsid w:val="001F2A80"/>
    <w:rsid w:val="001F4667"/>
    <w:rsid w:val="001F4A81"/>
    <w:rsid w:val="001F50ED"/>
    <w:rsid w:val="001F63E0"/>
    <w:rsid w:val="0020207D"/>
    <w:rsid w:val="00204461"/>
    <w:rsid w:val="00210EFC"/>
    <w:rsid w:val="00213294"/>
    <w:rsid w:val="00221382"/>
    <w:rsid w:val="00222F92"/>
    <w:rsid w:val="0023019D"/>
    <w:rsid w:val="00232600"/>
    <w:rsid w:val="0024099E"/>
    <w:rsid w:val="0024360B"/>
    <w:rsid w:val="0024604E"/>
    <w:rsid w:val="00246AAD"/>
    <w:rsid w:val="00252C36"/>
    <w:rsid w:val="002575ED"/>
    <w:rsid w:val="00262E27"/>
    <w:rsid w:val="00267B99"/>
    <w:rsid w:val="0027338A"/>
    <w:rsid w:val="0027586B"/>
    <w:rsid w:val="00275D52"/>
    <w:rsid w:val="002806CD"/>
    <w:rsid w:val="00283487"/>
    <w:rsid w:val="00284D03"/>
    <w:rsid w:val="002905EF"/>
    <w:rsid w:val="00292AC9"/>
    <w:rsid w:val="00293A53"/>
    <w:rsid w:val="002973E5"/>
    <w:rsid w:val="002A006B"/>
    <w:rsid w:val="002A2969"/>
    <w:rsid w:val="002A45AE"/>
    <w:rsid w:val="002A5719"/>
    <w:rsid w:val="002A5EDB"/>
    <w:rsid w:val="002B60A5"/>
    <w:rsid w:val="002B66D6"/>
    <w:rsid w:val="002C0F50"/>
    <w:rsid w:val="002C203E"/>
    <w:rsid w:val="002C61B1"/>
    <w:rsid w:val="002D028E"/>
    <w:rsid w:val="002D072B"/>
    <w:rsid w:val="002D3E2D"/>
    <w:rsid w:val="002E1FC5"/>
    <w:rsid w:val="002E7F60"/>
    <w:rsid w:val="002F14E3"/>
    <w:rsid w:val="002F5253"/>
    <w:rsid w:val="002F6D28"/>
    <w:rsid w:val="003016A8"/>
    <w:rsid w:val="0030194D"/>
    <w:rsid w:val="00302955"/>
    <w:rsid w:val="00303C2E"/>
    <w:rsid w:val="00304B23"/>
    <w:rsid w:val="00306C8D"/>
    <w:rsid w:val="00310CC7"/>
    <w:rsid w:val="00314388"/>
    <w:rsid w:val="003148FB"/>
    <w:rsid w:val="00317AB1"/>
    <w:rsid w:val="003225AB"/>
    <w:rsid w:val="00322F3B"/>
    <w:rsid w:val="003232C1"/>
    <w:rsid w:val="003246E1"/>
    <w:rsid w:val="003259A0"/>
    <w:rsid w:val="00330839"/>
    <w:rsid w:val="00342174"/>
    <w:rsid w:val="003442AC"/>
    <w:rsid w:val="00347F1E"/>
    <w:rsid w:val="0035020A"/>
    <w:rsid w:val="003560EA"/>
    <w:rsid w:val="00360A77"/>
    <w:rsid w:val="00361111"/>
    <w:rsid w:val="00364235"/>
    <w:rsid w:val="00364902"/>
    <w:rsid w:val="00372414"/>
    <w:rsid w:val="00375320"/>
    <w:rsid w:val="00383604"/>
    <w:rsid w:val="00387668"/>
    <w:rsid w:val="003911F5"/>
    <w:rsid w:val="003931DB"/>
    <w:rsid w:val="003A0224"/>
    <w:rsid w:val="003A4C51"/>
    <w:rsid w:val="003B095C"/>
    <w:rsid w:val="003B11EA"/>
    <w:rsid w:val="003B12E6"/>
    <w:rsid w:val="003B2416"/>
    <w:rsid w:val="003B42BE"/>
    <w:rsid w:val="003B57D7"/>
    <w:rsid w:val="003B5FD1"/>
    <w:rsid w:val="003B6A2A"/>
    <w:rsid w:val="003C09A6"/>
    <w:rsid w:val="003C25BB"/>
    <w:rsid w:val="003C3209"/>
    <w:rsid w:val="003D1ECF"/>
    <w:rsid w:val="003D24C2"/>
    <w:rsid w:val="003D2C0C"/>
    <w:rsid w:val="003E1DE8"/>
    <w:rsid w:val="003E4380"/>
    <w:rsid w:val="003E4FFA"/>
    <w:rsid w:val="003E77A5"/>
    <w:rsid w:val="003F042F"/>
    <w:rsid w:val="003F1041"/>
    <w:rsid w:val="003F1DAC"/>
    <w:rsid w:val="003F4032"/>
    <w:rsid w:val="003F514F"/>
    <w:rsid w:val="00402640"/>
    <w:rsid w:val="00406A0E"/>
    <w:rsid w:val="004147AA"/>
    <w:rsid w:val="00416006"/>
    <w:rsid w:val="0041603B"/>
    <w:rsid w:val="00416E76"/>
    <w:rsid w:val="004205CF"/>
    <w:rsid w:val="00421289"/>
    <w:rsid w:val="00425068"/>
    <w:rsid w:val="00440B1F"/>
    <w:rsid w:val="004423F8"/>
    <w:rsid w:val="004424A3"/>
    <w:rsid w:val="004425A5"/>
    <w:rsid w:val="0044403E"/>
    <w:rsid w:val="00444597"/>
    <w:rsid w:val="00444BBC"/>
    <w:rsid w:val="004450C5"/>
    <w:rsid w:val="00446962"/>
    <w:rsid w:val="00447C4E"/>
    <w:rsid w:val="004523BD"/>
    <w:rsid w:val="004542AF"/>
    <w:rsid w:val="00454B16"/>
    <w:rsid w:val="00454E40"/>
    <w:rsid w:val="004557B4"/>
    <w:rsid w:val="00455DEC"/>
    <w:rsid w:val="0046077C"/>
    <w:rsid w:val="00462600"/>
    <w:rsid w:val="004674EA"/>
    <w:rsid w:val="00482154"/>
    <w:rsid w:val="004860F0"/>
    <w:rsid w:val="00487244"/>
    <w:rsid w:val="00487722"/>
    <w:rsid w:val="00494C82"/>
    <w:rsid w:val="00494E4B"/>
    <w:rsid w:val="00495551"/>
    <w:rsid w:val="00496EC8"/>
    <w:rsid w:val="004970B7"/>
    <w:rsid w:val="004A015A"/>
    <w:rsid w:val="004A10D8"/>
    <w:rsid w:val="004A15AB"/>
    <w:rsid w:val="004A3542"/>
    <w:rsid w:val="004A725B"/>
    <w:rsid w:val="004A7D1E"/>
    <w:rsid w:val="004B1FC5"/>
    <w:rsid w:val="004B49BA"/>
    <w:rsid w:val="004C4043"/>
    <w:rsid w:val="004D055C"/>
    <w:rsid w:val="004D1143"/>
    <w:rsid w:val="004D19E3"/>
    <w:rsid w:val="004D4257"/>
    <w:rsid w:val="004F368D"/>
    <w:rsid w:val="004F4670"/>
    <w:rsid w:val="0050299A"/>
    <w:rsid w:val="00504297"/>
    <w:rsid w:val="00504391"/>
    <w:rsid w:val="00510E53"/>
    <w:rsid w:val="00511B31"/>
    <w:rsid w:val="0051273C"/>
    <w:rsid w:val="005174A5"/>
    <w:rsid w:val="005203C0"/>
    <w:rsid w:val="00521961"/>
    <w:rsid w:val="00533719"/>
    <w:rsid w:val="00534753"/>
    <w:rsid w:val="005401B1"/>
    <w:rsid w:val="005413E6"/>
    <w:rsid w:val="00542CE4"/>
    <w:rsid w:val="00544168"/>
    <w:rsid w:val="00546F90"/>
    <w:rsid w:val="005475D9"/>
    <w:rsid w:val="00563606"/>
    <w:rsid w:val="00572E65"/>
    <w:rsid w:val="00573074"/>
    <w:rsid w:val="00573417"/>
    <w:rsid w:val="00573D7E"/>
    <w:rsid w:val="00577C55"/>
    <w:rsid w:val="00580866"/>
    <w:rsid w:val="00580BC3"/>
    <w:rsid w:val="00586BB0"/>
    <w:rsid w:val="005939B6"/>
    <w:rsid w:val="005B0250"/>
    <w:rsid w:val="005E059B"/>
    <w:rsid w:val="005E11F6"/>
    <w:rsid w:val="005E139C"/>
    <w:rsid w:val="005E2D4F"/>
    <w:rsid w:val="005F5FE8"/>
    <w:rsid w:val="005F6611"/>
    <w:rsid w:val="00602053"/>
    <w:rsid w:val="00603810"/>
    <w:rsid w:val="00623416"/>
    <w:rsid w:val="00623BD1"/>
    <w:rsid w:val="0062643D"/>
    <w:rsid w:val="0063709E"/>
    <w:rsid w:val="006516B2"/>
    <w:rsid w:val="006561F3"/>
    <w:rsid w:val="00656733"/>
    <w:rsid w:val="006647EE"/>
    <w:rsid w:val="00664AB2"/>
    <w:rsid w:val="006727E7"/>
    <w:rsid w:val="00673860"/>
    <w:rsid w:val="006757CC"/>
    <w:rsid w:val="00675F36"/>
    <w:rsid w:val="00684B48"/>
    <w:rsid w:val="00686117"/>
    <w:rsid w:val="00686E09"/>
    <w:rsid w:val="00695B50"/>
    <w:rsid w:val="006A0043"/>
    <w:rsid w:val="006A011B"/>
    <w:rsid w:val="006A15EC"/>
    <w:rsid w:val="006A19C2"/>
    <w:rsid w:val="006A2C2A"/>
    <w:rsid w:val="006B3E93"/>
    <w:rsid w:val="006C4587"/>
    <w:rsid w:val="006C4F79"/>
    <w:rsid w:val="006C5AD2"/>
    <w:rsid w:val="006D0FC8"/>
    <w:rsid w:val="006D3695"/>
    <w:rsid w:val="006D46DC"/>
    <w:rsid w:val="006D53BF"/>
    <w:rsid w:val="006D5603"/>
    <w:rsid w:val="006E13A7"/>
    <w:rsid w:val="006E44B8"/>
    <w:rsid w:val="006F37CA"/>
    <w:rsid w:val="007031A5"/>
    <w:rsid w:val="00703615"/>
    <w:rsid w:val="0070683D"/>
    <w:rsid w:val="007069DA"/>
    <w:rsid w:val="00707F8E"/>
    <w:rsid w:val="0071185E"/>
    <w:rsid w:val="00712AA9"/>
    <w:rsid w:val="00713C0E"/>
    <w:rsid w:val="00715DEB"/>
    <w:rsid w:val="007247C4"/>
    <w:rsid w:val="00733D26"/>
    <w:rsid w:val="00735A0D"/>
    <w:rsid w:val="00737334"/>
    <w:rsid w:val="007472D3"/>
    <w:rsid w:val="007552F2"/>
    <w:rsid w:val="0076004B"/>
    <w:rsid w:val="00760C52"/>
    <w:rsid w:val="00762176"/>
    <w:rsid w:val="00765C72"/>
    <w:rsid w:val="00770DC0"/>
    <w:rsid w:val="00771B22"/>
    <w:rsid w:val="007744C1"/>
    <w:rsid w:val="00777196"/>
    <w:rsid w:val="00784850"/>
    <w:rsid w:val="0079147F"/>
    <w:rsid w:val="00791F89"/>
    <w:rsid w:val="007A3C77"/>
    <w:rsid w:val="007A6546"/>
    <w:rsid w:val="007A6FAA"/>
    <w:rsid w:val="007B07E3"/>
    <w:rsid w:val="007B23FD"/>
    <w:rsid w:val="007B2C8E"/>
    <w:rsid w:val="007B40C5"/>
    <w:rsid w:val="007B5155"/>
    <w:rsid w:val="007B6A06"/>
    <w:rsid w:val="007B7325"/>
    <w:rsid w:val="007C0627"/>
    <w:rsid w:val="007C0652"/>
    <w:rsid w:val="007C46A5"/>
    <w:rsid w:val="007C52E9"/>
    <w:rsid w:val="007C54E5"/>
    <w:rsid w:val="007D0E21"/>
    <w:rsid w:val="007D48C8"/>
    <w:rsid w:val="007E0012"/>
    <w:rsid w:val="007E5B57"/>
    <w:rsid w:val="007E6F30"/>
    <w:rsid w:val="007E7C31"/>
    <w:rsid w:val="007F244A"/>
    <w:rsid w:val="007F27FC"/>
    <w:rsid w:val="007F2A30"/>
    <w:rsid w:val="00801E76"/>
    <w:rsid w:val="00803C5A"/>
    <w:rsid w:val="0080646B"/>
    <w:rsid w:val="00810A22"/>
    <w:rsid w:val="0081121F"/>
    <w:rsid w:val="0081338C"/>
    <w:rsid w:val="00814505"/>
    <w:rsid w:val="008176B1"/>
    <w:rsid w:val="00820E2B"/>
    <w:rsid w:val="00823C88"/>
    <w:rsid w:val="008241B1"/>
    <w:rsid w:val="00824269"/>
    <w:rsid w:val="008247CE"/>
    <w:rsid w:val="00826889"/>
    <w:rsid w:val="00830152"/>
    <w:rsid w:val="00831038"/>
    <w:rsid w:val="00844F8F"/>
    <w:rsid w:val="00845BCD"/>
    <w:rsid w:val="008479AA"/>
    <w:rsid w:val="00850AAA"/>
    <w:rsid w:val="00863D03"/>
    <w:rsid w:val="0086436B"/>
    <w:rsid w:val="008665A9"/>
    <w:rsid w:val="00870EDB"/>
    <w:rsid w:val="00870F7D"/>
    <w:rsid w:val="008735D2"/>
    <w:rsid w:val="00884944"/>
    <w:rsid w:val="008A15A9"/>
    <w:rsid w:val="008A16DF"/>
    <w:rsid w:val="008A5B87"/>
    <w:rsid w:val="008B2E74"/>
    <w:rsid w:val="008B44AE"/>
    <w:rsid w:val="008B544C"/>
    <w:rsid w:val="008B5966"/>
    <w:rsid w:val="008B69F9"/>
    <w:rsid w:val="008D1F24"/>
    <w:rsid w:val="008D4390"/>
    <w:rsid w:val="008D5A5A"/>
    <w:rsid w:val="008D7B1E"/>
    <w:rsid w:val="008E0A3F"/>
    <w:rsid w:val="008E53DA"/>
    <w:rsid w:val="008E7472"/>
    <w:rsid w:val="00901AA4"/>
    <w:rsid w:val="00906F1D"/>
    <w:rsid w:val="00907C24"/>
    <w:rsid w:val="009107C2"/>
    <w:rsid w:val="0091096B"/>
    <w:rsid w:val="0091201A"/>
    <w:rsid w:val="0091357F"/>
    <w:rsid w:val="00914BE3"/>
    <w:rsid w:val="00920A3E"/>
    <w:rsid w:val="00922AD1"/>
    <w:rsid w:val="009252CA"/>
    <w:rsid w:val="00925986"/>
    <w:rsid w:val="00934F7B"/>
    <w:rsid w:val="0093576D"/>
    <w:rsid w:val="00936FA5"/>
    <w:rsid w:val="009371A7"/>
    <w:rsid w:val="009507FD"/>
    <w:rsid w:val="00952F02"/>
    <w:rsid w:val="00953E43"/>
    <w:rsid w:val="00964064"/>
    <w:rsid w:val="009652AB"/>
    <w:rsid w:val="00971CFF"/>
    <w:rsid w:val="00973DDF"/>
    <w:rsid w:val="00976D94"/>
    <w:rsid w:val="00981723"/>
    <w:rsid w:val="0098716D"/>
    <w:rsid w:val="009979A0"/>
    <w:rsid w:val="009A2899"/>
    <w:rsid w:val="009A6984"/>
    <w:rsid w:val="009B359F"/>
    <w:rsid w:val="009B70EF"/>
    <w:rsid w:val="009B79D0"/>
    <w:rsid w:val="009C1EC9"/>
    <w:rsid w:val="009C3888"/>
    <w:rsid w:val="009C3BD4"/>
    <w:rsid w:val="009C55CB"/>
    <w:rsid w:val="009C6429"/>
    <w:rsid w:val="009C7FB7"/>
    <w:rsid w:val="009D0ECA"/>
    <w:rsid w:val="009D0FA7"/>
    <w:rsid w:val="009D3424"/>
    <w:rsid w:val="009D686C"/>
    <w:rsid w:val="009E400D"/>
    <w:rsid w:val="009F3BA0"/>
    <w:rsid w:val="00A030F5"/>
    <w:rsid w:val="00A039A2"/>
    <w:rsid w:val="00A05AE8"/>
    <w:rsid w:val="00A10130"/>
    <w:rsid w:val="00A1116B"/>
    <w:rsid w:val="00A119BD"/>
    <w:rsid w:val="00A1547A"/>
    <w:rsid w:val="00A224C6"/>
    <w:rsid w:val="00A22B0D"/>
    <w:rsid w:val="00A2434B"/>
    <w:rsid w:val="00A24DC1"/>
    <w:rsid w:val="00A30293"/>
    <w:rsid w:val="00A316B0"/>
    <w:rsid w:val="00A35B01"/>
    <w:rsid w:val="00A41A01"/>
    <w:rsid w:val="00A45A21"/>
    <w:rsid w:val="00A471BC"/>
    <w:rsid w:val="00A5029B"/>
    <w:rsid w:val="00A5070A"/>
    <w:rsid w:val="00A61F47"/>
    <w:rsid w:val="00A65EC3"/>
    <w:rsid w:val="00A67D98"/>
    <w:rsid w:val="00A70DF7"/>
    <w:rsid w:val="00A72051"/>
    <w:rsid w:val="00A74E13"/>
    <w:rsid w:val="00A76AB2"/>
    <w:rsid w:val="00A8130B"/>
    <w:rsid w:val="00A92E39"/>
    <w:rsid w:val="00AA4A63"/>
    <w:rsid w:val="00AA68C1"/>
    <w:rsid w:val="00AA72B0"/>
    <w:rsid w:val="00AB3F63"/>
    <w:rsid w:val="00AB58AF"/>
    <w:rsid w:val="00AB7668"/>
    <w:rsid w:val="00AC5FC9"/>
    <w:rsid w:val="00AC6172"/>
    <w:rsid w:val="00AD365C"/>
    <w:rsid w:val="00AD3BDF"/>
    <w:rsid w:val="00AE08D9"/>
    <w:rsid w:val="00AE473A"/>
    <w:rsid w:val="00AE5281"/>
    <w:rsid w:val="00AE54B2"/>
    <w:rsid w:val="00AE5ED2"/>
    <w:rsid w:val="00AF1D3A"/>
    <w:rsid w:val="00AF4289"/>
    <w:rsid w:val="00AF4B40"/>
    <w:rsid w:val="00B008E3"/>
    <w:rsid w:val="00B00D91"/>
    <w:rsid w:val="00B02C41"/>
    <w:rsid w:val="00B05BBA"/>
    <w:rsid w:val="00B11874"/>
    <w:rsid w:val="00B232BA"/>
    <w:rsid w:val="00B238CE"/>
    <w:rsid w:val="00B2576A"/>
    <w:rsid w:val="00B2676F"/>
    <w:rsid w:val="00B40F0C"/>
    <w:rsid w:val="00B430CA"/>
    <w:rsid w:val="00B43AD1"/>
    <w:rsid w:val="00B46744"/>
    <w:rsid w:val="00B46E73"/>
    <w:rsid w:val="00B476A4"/>
    <w:rsid w:val="00B47B82"/>
    <w:rsid w:val="00B51B8D"/>
    <w:rsid w:val="00B52665"/>
    <w:rsid w:val="00B5517E"/>
    <w:rsid w:val="00B6752F"/>
    <w:rsid w:val="00B70156"/>
    <w:rsid w:val="00B7449E"/>
    <w:rsid w:val="00B77012"/>
    <w:rsid w:val="00B770D7"/>
    <w:rsid w:val="00B84042"/>
    <w:rsid w:val="00B84295"/>
    <w:rsid w:val="00B95D4B"/>
    <w:rsid w:val="00B96370"/>
    <w:rsid w:val="00BA0F89"/>
    <w:rsid w:val="00BA41F7"/>
    <w:rsid w:val="00BA7223"/>
    <w:rsid w:val="00BC3315"/>
    <w:rsid w:val="00BC4EEC"/>
    <w:rsid w:val="00BD0AF1"/>
    <w:rsid w:val="00BD0EDF"/>
    <w:rsid w:val="00BD4374"/>
    <w:rsid w:val="00BD58D7"/>
    <w:rsid w:val="00BE3D5D"/>
    <w:rsid w:val="00BF283B"/>
    <w:rsid w:val="00BF6809"/>
    <w:rsid w:val="00C008E2"/>
    <w:rsid w:val="00C15E4E"/>
    <w:rsid w:val="00C15E73"/>
    <w:rsid w:val="00C16D9C"/>
    <w:rsid w:val="00C22CBF"/>
    <w:rsid w:val="00C23ED6"/>
    <w:rsid w:val="00C24ABB"/>
    <w:rsid w:val="00C32459"/>
    <w:rsid w:val="00C3299D"/>
    <w:rsid w:val="00C369E8"/>
    <w:rsid w:val="00C423F8"/>
    <w:rsid w:val="00C426DF"/>
    <w:rsid w:val="00C50C40"/>
    <w:rsid w:val="00C50E67"/>
    <w:rsid w:val="00C51284"/>
    <w:rsid w:val="00C5371F"/>
    <w:rsid w:val="00C61F07"/>
    <w:rsid w:val="00C62174"/>
    <w:rsid w:val="00C66A54"/>
    <w:rsid w:val="00C6714F"/>
    <w:rsid w:val="00C67FFD"/>
    <w:rsid w:val="00C8724E"/>
    <w:rsid w:val="00C91B0F"/>
    <w:rsid w:val="00C91D52"/>
    <w:rsid w:val="00C97CC7"/>
    <w:rsid w:val="00CA241C"/>
    <w:rsid w:val="00CA3CA4"/>
    <w:rsid w:val="00CA62DE"/>
    <w:rsid w:val="00CB0F3B"/>
    <w:rsid w:val="00CB107B"/>
    <w:rsid w:val="00CC1074"/>
    <w:rsid w:val="00CC5AB8"/>
    <w:rsid w:val="00CC5DD8"/>
    <w:rsid w:val="00CE411D"/>
    <w:rsid w:val="00CE7193"/>
    <w:rsid w:val="00CF09D2"/>
    <w:rsid w:val="00CF1F30"/>
    <w:rsid w:val="00D07A0B"/>
    <w:rsid w:val="00D127ED"/>
    <w:rsid w:val="00D12B39"/>
    <w:rsid w:val="00D15EE8"/>
    <w:rsid w:val="00D2383F"/>
    <w:rsid w:val="00D241CD"/>
    <w:rsid w:val="00D26B55"/>
    <w:rsid w:val="00D307EE"/>
    <w:rsid w:val="00D33415"/>
    <w:rsid w:val="00D35946"/>
    <w:rsid w:val="00D37489"/>
    <w:rsid w:val="00D42DA3"/>
    <w:rsid w:val="00D52A5C"/>
    <w:rsid w:val="00D52E45"/>
    <w:rsid w:val="00D552AE"/>
    <w:rsid w:val="00D61472"/>
    <w:rsid w:val="00D64BD3"/>
    <w:rsid w:val="00D64FB6"/>
    <w:rsid w:val="00D658E8"/>
    <w:rsid w:val="00D77311"/>
    <w:rsid w:val="00D94CDB"/>
    <w:rsid w:val="00D97060"/>
    <w:rsid w:val="00D97A26"/>
    <w:rsid w:val="00DA2C9B"/>
    <w:rsid w:val="00DA4A10"/>
    <w:rsid w:val="00DA5BE5"/>
    <w:rsid w:val="00DB08C9"/>
    <w:rsid w:val="00DB3035"/>
    <w:rsid w:val="00DB483C"/>
    <w:rsid w:val="00DB6F65"/>
    <w:rsid w:val="00DC04A8"/>
    <w:rsid w:val="00DC37C4"/>
    <w:rsid w:val="00DC3AF1"/>
    <w:rsid w:val="00DD1AF2"/>
    <w:rsid w:val="00DD1EA4"/>
    <w:rsid w:val="00DD2156"/>
    <w:rsid w:val="00DD7AB0"/>
    <w:rsid w:val="00DE5BA6"/>
    <w:rsid w:val="00DF4B2A"/>
    <w:rsid w:val="00DF613E"/>
    <w:rsid w:val="00E00035"/>
    <w:rsid w:val="00E01D49"/>
    <w:rsid w:val="00E03CF1"/>
    <w:rsid w:val="00E03DD2"/>
    <w:rsid w:val="00E0591B"/>
    <w:rsid w:val="00E115F6"/>
    <w:rsid w:val="00E15C55"/>
    <w:rsid w:val="00E16A51"/>
    <w:rsid w:val="00E16C0D"/>
    <w:rsid w:val="00E22337"/>
    <w:rsid w:val="00E24F46"/>
    <w:rsid w:val="00E255C0"/>
    <w:rsid w:val="00E30907"/>
    <w:rsid w:val="00E333AF"/>
    <w:rsid w:val="00E40B2D"/>
    <w:rsid w:val="00E420A4"/>
    <w:rsid w:val="00E436F8"/>
    <w:rsid w:val="00E43F17"/>
    <w:rsid w:val="00E52E22"/>
    <w:rsid w:val="00E53A02"/>
    <w:rsid w:val="00E54C6D"/>
    <w:rsid w:val="00E57730"/>
    <w:rsid w:val="00E60CA3"/>
    <w:rsid w:val="00E63A60"/>
    <w:rsid w:val="00E649DD"/>
    <w:rsid w:val="00E650A1"/>
    <w:rsid w:val="00E65A36"/>
    <w:rsid w:val="00E65F88"/>
    <w:rsid w:val="00E66D0F"/>
    <w:rsid w:val="00E6750C"/>
    <w:rsid w:val="00E70868"/>
    <w:rsid w:val="00E72D4D"/>
    <w:rsid w:val="00E73DCE"/>
    <w:rsid w:val="00E76D58"/>
    <w:rsid w:val="00E87891"/>
    <w:rsid w:val="00E95C57"/>
    <w:rsid w:val="00E96DAB"/>
    <w:rsid w:val="00EA01DB"/>
    <w:rsid w:val="00EA1BD6"/>
    <w:rsid w:val="00EB41E5"/>
    <w:rsid w:val="00EB542E"/>
    <w:rsid w:val="00EC12AD"/>
    <w:rsid w:val="00EC37B5"/>
    <w:rsid w:val="00ED310C"/>
    <w:rsid w:val="00ED351E"/>
    <w:rsid w:val="00ED38F6"/>
    <w:rsid w:val="00ED6C6A"/>
    <w:rsid w:val="00EE12EE"/>
    <w:rsid w:val="00EE75FA"/>
    <w:rsid w:val="00EF0341"/>
    <w:rsid w:val="00EF16DA"/>
    <w:rsid w:val="00EF504D"/>
    <w:rsid w:val="00EF66A9"/>
    <w:rsid w:val="00F00046"/>
    <w:rsid w:val="00F04807"/>
    <w:rsid w:val="00F0653C"/>
    <w:rsid w:val="00F06FC2"/>
    <w:rsid w:val="00F070A9"/>
    <w:rsid w:val="00F10D02"/>
    <w:rsid w:val="00F12C7D"/>
    <w:rsid w:val="00F148C8"/>
    <w:rsid w:val="00F1631F"/>
    <w:rsid w:val="00F163E5"/>
    <w:rsid w:val="00F17BEE"/>
    <w:rsid w:val="00F21DE3"/>
    <w:rsid w:val="00F27D70"/>
    <w:rsid w:val="00F34F6E"/>
    <w:rsid w:val="00F35ED0"/>
    <w:rsid w:val="00F41323"/>
    <w:rsid w:val="00F43A71"/>
    <w:rsid w:val="00F444A7"/>
    <w:rsid w:val="00F514EB"/>
    <w:rsid w:val="00F51BB6"/>
    <w:rsid w:val="00F52B57"/>
    <w:rsid w:val="00F71BB8"/>
    <w:rsid w:val="00F726AC"/>
    <w:rsid w:val="00F820E3"/>
    <w:rsid w:val="00F96FAF"/>
    <w:rsid w:val="00F9763D"/>
    <w:rsid w:val="00FA15B3"/>
    <w:rsid w:val="00FA33CE"/>
    <w:rsid w:val="00FA56AF"/>
    <w:rsid w:val="00FA64CE"/>
    <w:rsid w:val="00FB0216"/>
    <w:rsid w:val="00FB1482"/>
    <w:rsid w:val="00FB17D4"/>
    <w:rsid w:val="00FB6741"/>
    <w:rsid w:val="00FB700F"/>
    <w:rsid w:val="00FC0285"/>
    <w:rsid w:val="00FC1214"/>
    <w:rsid w:val="00FC310C"/>
    <w:rsid w:val="00FC3A98"/>
    <w:rsid w:val="00FC452C"/>
    <w:rsid w:val="00FD2DFE"/>
    <w:rsid w:val="00FD57F2"/>
    <w:rsid w:val="00FE5DE5"/>
    <w:rsid w:val="00FE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3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243BE"/>
    <w:rPr>
      <w:lang w:eastAsia="en-US"/>
    </w:rPr>
  </w:style>
  <w:style w:type="table" w:styleId="TableGrid">
    <w:name w:val="Table Grid"/>
    <w:basedOn w:val="TableNormal"/>
    <w:uiPriority w:val="99"/>
    <w:rsid w:val="00454B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1613A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3AA"/>
    <w:rPr>
      <w:rFonts w:ascii="Times New Roman" w:hAnsi="Times New Roman" w:cs="Times New Roman"/>
      <w:b/>
      <w:sz w:val="24"/>
    </w:rPr>
  </w:style>
  <w:style w:type="paragraph" w:styleId="Subtitle">
    <w:name w:val="Subtitle"/>
    <w:basedOn w:val="Normal"/>
    <w:link w:val="SubtitleChar"/>
    <w:uiPriority w:val="99"/>
    <w:qFormat/>
    <w:rsid w:val="001613AA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13AA"/>
    <w:rPr>
      <w:rFonts w:ascii="Arial Narrow" w:hAnsi="Arial Narrow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132</TotalTime>
  <Pages>1</Pages>
  <Words>183</Words>
  <Characters>1047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Сурова Н.В.</dc:creator>
  <cp:keywords/>
  <dc:description/>
  <cp:lastModifiedBy>user</cp:lastModifiedBy>
  <cp:revision>6</cp:revision>
  <cp:lastPrinted>2016-03-21T06:11:00Z</cp:lastPrinted>
  <dcterms:created xsi:type="dcterms:W3CDTF">2015-10-27T13:07:00Z</dcterms:created>
  <dcterms:modified xsi:type="dcterms:W3CDTF">2016-03-21T06:13:00Z</dcterms:modified>
</cp:coreProperties>
</file>